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62679" w14:textId="77777777" w:rsidR="00AB64E4" w:rsidRDefault="00AB64E4" w:rsidP="00AB64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PATRYK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7EEADB3" w14:textId="77777777" w:rsidR="00AB64E4" w:rsidRDefault="00AB64E4" w:rsidP="00AB64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5A8A7947" w14:textId="77777777" w:rsidR="00AB64E4" w:rsidRDefault="00AB64E4" w:rsidP="00AB64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D5B7D0D" w14:textId="77777777" w:rsidR="00AB64E4" w:rsidRDefault="00AB64E4" w:rsidP="00AB64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9D9108D" w14:textId="77777777" w:rsidR="00AB64E4" w:rsidRDefault="00AB64E4" w:rsidP="00AB64E4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675CA6DF" w14:textId="77777777" w:rsidR="00AB64E4" w:rsidRDefault="00AB64E4" w:rsidP="00AB64E4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87A94F2" w14:textId="77777777" w:rsidR="00AB64E4" w:rsidRDefault="00AB64E4" w:rsidP="00AB64E4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1B1033F" w14:textId="77777777" w:rsidR="00AB64E4" w:rsidRDefault="00AB64E4" w:rsidP="00AB64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D660FA" w14:textId="77777777" w:rsidR="00AB64E4" w:rsidRDefault="00AB64E4" w:rsidP="00AB64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532F89" w14:textId="77777777" w:rsidR="00AB64E4" w:rsidRDefault="00AB64E4" w:rsidP="00AB64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2022</w:t>
      </w:r>
    </w:p>
    <w:p w14:paraId="2916702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34708" w14:textId="77777777" w:rsidR="00AB64E4" w:rsidRDefault="00AB64E4" w:rsidP="009139A6">
      <w:r>
        <w:separator/>
      </w:r>
    </w:p>
  </w:endnote>
  <w:endnote w:type="continuationSeparator" w:id="0">
    <w:p w14:paraId="4F8B4DD0" w14:textId="77777777" w:rsidR="00AB64E4" w:rsidRDefault="00AB64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284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69CD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4FA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8EF37" w14:textId="77777777" w:rsidR="00AB64E4" w:rsidRDefault="00AB64E4" w:rsidP="009139A6">
      <w:r>
        <w:separator/>
      </w:r>
    </w:p>
  </w:footnote>
  <w:footnote w:type="continuationSeparator" w:id="0">
    <w:p w14:paraId="75FA49F2" w14:textId="77777777" w:rsidR="00AB64E4" w:rsidRDefault="00AB64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5E5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BE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217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4E4"/>
    <w:rsid w:val="000666E0"/>
    <w:rsid w:val="002510B7"/>
    <w:rsid w:val="005C130B"/>
    <w:rsid w:val="00826F5C"/>
    <w:rsid w:val="009139A6"/>
    <w:rsid w:val="009448BB"/>
    <w:rsid w:val="00A3176C"/>
    <w:rsid w:val="00AB64E4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3CB32"/>
  <w15:chartTrackingRefBased/>
  <w15:docId w15:val="{F8AA5B65-8EE8-49D7-A2A8-F5818F286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2022-07-19T18:43:00Z</dcterms:created>
  <dcterms:modified xsi:type="dcterms:W3CDTF">2022-07-19T18:43:00Z</dcterms:modified>
</cp:coreProperties>
</file>